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GOLDSMYTH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C0789">
          <w:rPr>
            <w:rStyle w:val="Hyperlink"/>
            <w:rFonts w:ascii="Times New Roman" w:hAnsi="Times New Roman" w:cs="Times New Roman"/>
            <w:sz w:val="24"/>
            <w:szCs w:val="24"/>
          </w:rPr>
          <w:t>www.inquisionspostmortem.ac.uk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21-34)</w:t>
      </w:r>
    </w:p>
    <w:p w:rsidR="00F2790F" w:rsidRDefault="00F2790F" w:rsidP="00F279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F2790F" w:rsidRDefault="00F2790F" w:rsidP="00F279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Dickleston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2790F" w:rsidRDefault="00F2790F" w:rsidP="00F279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D3771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21-36)</w:t>
      </w: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0E7" w:rsidRDefault="00BD50E7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:rsidR="00F2790F" w:rsidRPr="00914336" w:rsidRDefault="00F2790F" w:rsidP="00BD50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p w:rsidR="00DD5B8A" w:rsidRPr="00BD50E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BD50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0E7" w:rsidRDefault="00BD50E7" w:rsidP="00564E3C">
      <w:pPr>
        <w:spacing w:after="0" w:line="240" w:lineRule="auto"/>
      </w:pPr>
      <w:r>
        <w:separator/>
      </w:r>
    </w:p>
  </w:endnote>
  <w:endnote w:type="continuationSeparator" w:id="0">
    <w:p w:rsidR="00BD50E7" w:rsidRDefault="00BD50E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790F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0E7" w:rsidRDefault="00BD50E7" w:rsidP="00564E3C">
      <w:pPr>
        <w:spacing w:after="0" w:line="240" w:lineRule="auto"/>
      </w:pPr>
      <w:r>
        <w:separator/>
      </w:r>
    </w:p>
  </w:footnote>
  <w:footnote w:type="continuationSeparator" w:id="0">
    <w:p w:rsidR="00BD50E7" w:rsidRDefault="00BD50E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E7"/>
    <w:rsid w:val="00372DC6"/>
    <w:rsid w:val="00564E3C"/>
    <w:rsid w:val="0064591D"/>
    <w:rsid w:val="00BD50E7"/>
    <w:rsid w:val="00DD5B8A"/>
    <w:rsid w:val="00EB41B8"/>
    <w:rsid w:val="00F14DE1"/>
    <w:rsid w:val="00F2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0D07"/>
  <w15:chartTrackingRefBased/>
  <w15:docId w15:val="{17023BE4-380C-4285-8C01-F87A7FD7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D50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2015-10-10T21:19:00Z</dcterms:created>
  <dcterms:modified xsi:type="dcterms:W3CDTF">2016-02-04T08:45:00Z</dcterms:modified>
</cp:coreProperties>
</file>